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32B03" w14:textId="77777777" w:rsidR="007D7839" w:rsidRDefault="007D7839" w:rsidP="007D78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FULLER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d.1412)</w:t>
      </w:r>
    </w:p>
    <w:p w14:paraId="57A613CA" w14:textId="77777777" w:rsidR="007D7839" w:rsidRDefault="007D7839" w:rsidP="007D78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19521669" w14:textId="77777777" w:rsidR="007D7839" w:rsidRDefault="007D7839" w:rsidP="007D783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D326E71" w14:textId="77777777" w:rsidR="007D7839" w:rsidRDefault="007D7839" w:rsidP="007D783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2C3DD04" w14:textId="77777777" w:rsidR="007D7839" w:rsidRDefault="007D7839" w:rsidP="007D78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Dec.1412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F028E95" w14:textId="77777777" w:rsidR="007D7839" w:rsidRDefault="007D7839" w:rsidP="007D7839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p.257)</w:t>
      </w:r>
    </w:p>
    <w:p w14:paraId="2024E9CF" w14:textId="77777777" w:rsidR="007D7839" w:rsidRDefault="007D7839" w:rsidP="007D78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</w:t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432A7175" w14:textId="77777777" w:rsidR="007D7839" w:rsidRDefault="007D7839" w:rsidP="007D783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E4F6560" w14:textId="77777777" w:rsidR="007D7839" w:rsidRDefault="007D7839" w:rsidP="007D783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F105D7" w14:textId="77777777" w:rsidR="007D7839" w:rsidRPr="00461DA1" w:rsidRDefault="007D7839" w:rsidP="007D78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May 2023</w:t>
      </w:r>
    </w:p>
    <w:p w14:paraId="3EDA63C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C5CEB" w14:textId="77777777" w:rsidR="007D7839" w:rsidRDefault="007D7839" w:rsidP="009139A6">
      <w:r>
        <w:separator/>
      </w:r>
    </w:p>
  </w:endnote>
  <w:endnote w:type="continuationSeparator" w:id="0">
    <w:p w14:paraId="592D98DE" w14:textId="77777777" w:rsidR="007D7839" w:rsidRDefault="007D783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9F66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03C4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FF29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2616B" w14:textId="77777777" w:rsidR="007D7839" w:rsidRDefault="007D7839" w:rsidP="009139A6">
      <w:r>
        <w:separator/>
      </w:r>
    </w:p>
  </w:footnote>
  <w:footnote w:type="continuationSeparator" w:id="0">
    <w:p w14:paraId="6C2BFA75" w14:textId="77777777" w:rsidR="007D7839" w:rsidRDefault="007D783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DB76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D32E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0AA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839"/>
    <w:rsid w:val="000666E0"/>
    <w:rsid w:val="002510B7"/>
    <w:rsid w:val="005C130B"/>
    <w:rsid w:val="007D7839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1297D5"/>
  <w15:chartTrackingRefBased/>
  <w15:docId w15:val="{F7C0A1FA-52A1-43BE-93EF-B32AD0E9A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7839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2023-06-18T19:51:00Z</dcterms:created>
  <dcterms:modified xsi:type="dcterms:W3CDTF">2023-06-18T19:51:00Z</dcterms:modified>
</cp:coreProperties>
</file>